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25" w:rsidRDefault="00F84F25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F84F25" w:rsidRDefault="00F84F25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F84F25" w:rsidRDefault="00F84F25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F84F25" w:rsidRDefault="00F84F25" w:rsidP="00682D8F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услуги «Внесение изменений в </w:t>
      </w:r>
    </w:p>
    <w:p w:rsidR="00F84F25" w:rsidRDefault="00F84F25" w:rsidP="00682D8F">
      <w:pPr>
        <w:ind w:firstLine="4820"/>
        <w:rPr>
          <w:sz w:val="28"/>
          <w:szCs w:val="28"/>
        </w:rPr>
      </w:pPr>
      <w:r>
        <w:rPr>
          <w:sz w:val="28"/>
          <w:szCs w:val="28"/>
        </w:rPr>
        <w:t>учетные данные граждан, состоящих</w:t>
      </w:r>
    </w:p>
    <w:p w:rsidR="00F84F25" w:rsidRDefault="00F84F25" w:rsidP="00682D8F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 на учете в качестве нуждающихся в</w:t>
      </w:r>
    </w:p>
    <w:p w:rsidR="00F84F25" w:rsidRDefault="00F84F25" w:rsidP="00682D8F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 жилых помещениях»</w:t>
      </w:r>
    </w:p>
    <w:p w:rsidR="00F84F25" w:rsidRDefault="00F84F25" w:rsidP="006C7072">
      <w:pPr>
        <w:ind w:firstLine="4820"/>
        <w:rPr>
          <w:sz w:val="28"/>
          <w:szCs w:val="28"/>
        </w:rPr>
      </w:pPr>
    </w:p>
    <w:p w:rsidR="00F84F25" w:rsidRDefault="00F84F25" w:rsidP="006C7072">
      <w:pPr>
        <w:ind w:firstLine="4820"/>
        <w:rPr>
          <w:sz w:val="28"/>
          <w:szCs w:val="28"/>
        </w:rPr>
      </w:pPr>
    </w:p>
    <w:p w:rsidR="00F84F25" w:rsidRDefault="00F84F25" w:rsidP="006C7072">
      <w:pPr>
        <w:ind w:firstLine="4820"/>
        <w:rPr>
          <w:sz w:val="28"/>
          <w:szCs w:val="28"/>
        </w:rPr>
      </w:pPr>
    </w:p>
    <w:p w:rsidR="00F84F25" w:rsidRPr="002143E8" w:rsidRDefault="00F84F25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F84F25" w:rsidRDefault="00F84F25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84F25" w:rsidRDefault="00F84F25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F84F25" w:rsidRPr="00D34419" w:rsidRDefault="00F84F25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F84F25" w:rsidRPr="00D34419" w:rsidRDefault="00F84F25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F84F25" w:rsidRPr="00D34419" w:rsidRDefault="00F84F25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>(ФИО заявителя,  почтовый адрес</w:t>
      </w:r>
    </w:p>
    <w:p w:rsidR="00F84F25" w:rsidRPr="00D34419" w:rsidRDefault="00F84F25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F84F25" w:rsidRPr="00D34419" w:rsidRDefault="00F84F25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F84F25" w:rsidRPr="00D34419" w:rsidRDefault="00F84F25" w:rsidP="00D34419">
      <w:pPr>
        <w:ind w:firstLine="5245"/>
        <w:jc w:val="both"/>
        <w:rPr>
          <w:sz w:val="28"/>
          <w:szCs w:val="28"/>
        </w:rPr>
      </w:pPr>
    </w:p>
    <w:p w:rsidR="00F84F25" w:rsidRPr="00D34419" w:rsidRDefault="00F84F25" w:rsidP="00D34419">
      <w:pPr>
        <w:ind w:left="5529" w:hanging="1"/>
        <w:rPr>
          <w:sz w:val="28"/>
          <w:szCs w:val="28"/>
        </w:rPr>
      </w:pPr>
    </w:p>
    <w:p w:rsidR="00F84F25" w:rsidRPr="00D34419" w:rsidRDefault="00F84F25" w:rsidP="00D34419">
      <w:pPr>
        <w:jc w:val="center"/>
        <w:rPr>
          <w:sz w:val="28"/>
          <w:szCs w:val="28"/>
        </w:rPr>
      </w:pPr>
    </w:p>
    <w:p w:rsidR="00F84F25" w:rsidRPr="00D34419" w:rsidRDefault="00F84F25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F84F25" w:rsidRDefault="00F84F25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F84F25" w:rsidRPr="00D34419" w:rsidRDefault="00F84F2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F84F25" w:rsidRPr="00D34419" w:rsidRDefault="00F84F25" w:rsidP="00D34419">
      <w:pPr>
        <w:ind w:firstLine="540"/>
        <w:jc w:val="both"/>
        <w:rPr>
          <w:sz w:val="28"/>
          <w:szCs w:val="28"/>
        </w:rPr>
      </w:pPr>
    </w:p>
    <w:p w:rsidR="00F84F25" w:rsidRDefault="00F84F25" w:rsidP="00682D8F">
      <w:pPr>
        <w:pStyle w:val="4"/>
        <w:shd w:val="clear" w:color="auto" w:fill="auto"/>
        <w:suppressAutoHyphens/>
        <w:spacing w:line="240" w:lineRule="auto"/>
        <w:ind w:firstLine="709"/>
        <w:rPr>
          <w:sz w:val="28"/>
          <w:szCs w:val="28"/>
        </w:rPr>
      </w:pPr>
      <w:r w:rsidRPr="00D34419">
        <w:rPr>
          <w:sz w:val="28"/>
          <w:szCs w:val="28"/>
        </w:rPr>
        <w:t xml:space="preserve">Прошу выдать дубликат </w:t>
      </w:r>
      <w:bookmarkStart w:id="0" w:name="_GoBack"/>
      <w:bookmarkEnd w:id="0"/>
      <w:r>
        <w:rPr>
          <w:sz w:val="28"/>
          <w:szCs w:val="28"/>
        </w:rPr>
        <w:t>постановление администрации муниципального образования Белореченский район о внесении изменений (об отказе внесения изменений) в учетные данные граждан, состоящих на учете в качестве нуждающихся в жилых помещениях.</w:t>
      </w:r>
    </w:p>
    <w:p w:rsidR="00F84F25" w:rsidRPr="00682D8F" w:rsidRDefault="00F84F25" w:rsidP="00444E7E">
      <w:pPr>
        <w:ind w:left="550" w:firstLine="868"/>
        <w:jc w:val="both"/>
        <w:rPr>
          <w:rFonts w:ascii="Verdana" w:hAnsi="Verdana"/>
          <w:sz w:val="28"/>
          <w:szCs w:val="28"/>
          <w:lang w:val="ru-RU"/>
        </w:rPr>
      </w:pPr>
    </w:p>
    <w:p w:rsidR="00F84F25" w:rsidRPr="00D34419" w:rsidRDefault="00F84F25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F84F25" w:rsidRPr="00D34419" w:rsidRDefault="00F84F25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F84F25" w:rsidRPr="00D34419" w:rsidRDefault="00F84F25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F84F25" w:rsidRPr="00D34419" w:rsidRDefault="00F84F25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F84F25" w:rsidRPr="00D34419" w:rsidRDefault="00F84F25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F84F25" w:rsidRPr="00D34419" w:rsidRDefault="00F84F25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F84F25" w:rsidRDefault="00F84F25" w:rsidP="00D34419">
      <w:pPr>
        <w:ind w:left="567"/>
        <w:jc w:val="both"/>
        <w:rPr>
          <w:sz w:val="28"/>
          <w:szCs w:val="28"/>
        </w:rPr>
      </w:pPr>
    </w:p>
    <w:p w:rsidR="00F84F25" w:rsidRPr="00D34419" w:rsidRDefault="00F84F25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F84F25" w:rsidRPr="00617C4C" w:rsidRDefault="00F84F25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F84F25" w:rsidRPr="00D34419" w:rsidRDefault="00F84F25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F84F25" w:rsidRPr="00D34419" w:rsidRDefault="00F84F25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F84F25" w:rsidRPr="00D34419" w:rsidRDefault="00F84F25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F84F25" w:rsidRPr="00617C4C" w:rsidRDefault="00F84F25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F84F25" w:rsidRPr="00617C4C" w:rsidRDefault="00F84F25" w:rsidP="00D34419">
      <w:pPr>
        <w:rPr>
          <w:sz w:val="28"/>
          <w:szCs w:val="28"/>
          <w:highlight w:val="magenta"/>
        </w:rPr>
      </w:pPr>
    </w:p>
    <w:p w:rsidR="00F84F25" w:rsidRDefault="00F84F25"/>
    <w:sectPr w:rsidR="00F84F25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F25" w:rsidRDefault="00F84F25">
      <w:r>
        <w:separator/>
      </w:r>
    </w:p>
  </w:endnote>
  <w:endnote w:type="continuationSeparator" w:id="0">
    <w:p w:rsidR="00F84F25" w:rsidRDefault="00F84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F25" w:rsidRDefault="00F84F25">
      <w:r>
        <w:separator/>
      </w:r>
    </w:p>
  </w:footnote>
  <w:footnote w:type="continuationSeparator" w:id="0">
    <w:p w:rsidR="00F84F25" w:rsidRDefault="00F84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F25" w:rsidRDefault="00F84F25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4F25" w:rsidRDefault="00F84F2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F25" w:rsidRDefault="00F84F25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84F25" w:rsidRDefault="00F84F25" w:rsidP="00DA6C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19"/>
    <w:rsid w:val="00037EFF"/>
    <w:rsid w:val="00086ACF"/>
    <w:rsid w:val="0018035A"/>
    <w:rsid w:val="001B5A05"/>
    <w:rsid w:val="002143E8"/>
    <w:rsid w:val="002B7ED4"/>
    <w:rsid w:val="00444E7E"/>
    <w:rsid w:val="00474535"/>
    <w:rsid w:val="004864A6"/>
    <w:rsid w:val="00617C4C"/>
    <w:rsid w:val="00682D8F"/>
    <w:rsid w:val="006C7072"/>
    <w:rsid w:val="00745A47"/>
    <w:rsid w:val="00851902"/>
    <w:rsid w:val="00877611"/>
    <w:rsid w:val="008B7637"/>
    <w:rsid w:val="00B32E29"/>
    <w:rsid w:val="00BB53AF"/>
    <w:rsid w:val="00BD3985"/>
    <w:rsid w:val="00C37145"/>
    <w:rsid w:val="00C8494C"/>
    <w:rsid w:val="00D34419"/>
    <w:rsid w:val="00DA6CCA"/>
    <w:rsid w:val="00E62B9C"/>
    <w:rsid w:val="00EA2BB6"/>
    <w:rsid w:val="00F03513"/>
    <w:rsid w:val="00F54A6F"/>
    <w:rsid w:val="00F84F25"/>
    <w:rsid w:val="00F8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34419"/>
    <w:rPr>
      <w:rFonts w:cs="Times New Roman"/>
    </w:rPr>
  </w:style>
  <w:style w:type="character" w:customStyle="1" w:styleId="a">
    <w:name w:val="Основной текст_"/>
    <w:link w:val="4"/>
    <w:uiPriority w:val="99"/>
    <w:locked/>
    <w:rsid w:val="00682D8F"/>
    <w:rPr>
      <w:sz w:val="26"/>
      <w:shd w:val="clear" w:color="auto" w:fill="FFFFFF"/>
    </w:rPr>
  </w:style>
  <w:style w:type="paragraph" w:customStyle="1" w:styleId="4">
    <w:name w:val="Основной текст4"/>
    <w:basedOn w:val="Normal"/>
    <w:link w:val="a"/>
    <w:uiPriority w:val="99"/>
    <w:rsid w:val="00682D8F"/>
    <w:pPr>
      <w:shd w:val="clear" w:color="auto" w:fill="FFFFFF"/>
      <w:spacing w:line="324" w:lineRule="exact"/>
      <w:ind w:hanging="1000"/>
      <w:jc w:val="both"/>
    </w:pPr>
    <w:rPr>
      <w:rFonts w:eastAsia="Calibri"/>
      <w:noProof/>
      <w:sz w:val="26"/>
      <w:szCs w:val="26"/>
      <w:shd w:val="clear" w:color="auto" w:fill="FFFFF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5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219</Words>
  <Characters>1252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4</cp:revision>
  <dcterms:created xsi:type="dcterms:W3CDTF">2020-10-28T14:02:00Z</dcterms:created>
  <dcterms:modified xsi:type="dcterms:W3CDTF">2020-11-11T06:20:00Z</dcterms:modified>
</cp:coreProperties>
</file>